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A5E4" w14:textId="77777777" w:rsidR="003D0804" w:rsidRPr="0092124D" w:rsidRDefault="00175D3D" w:rsidP="008F2C23">
      <w:pPr>
        <w:pStyle w:val="Nadpis1"/>
        <w:rPr>
          <w:rFonts w:ascii="Arial" w:hAnsi="Arial"/>
          <w:sz w:val="26"/>
          <w:szCs w:val="26"/>
        </w:rPr>
      </w:pPr>
      <w:r w:rsidRPr="0092124D">
        <w:rPr>
          <w:rFonts w:ascii="Arial" w:hAnsi="Arial"/>
          <w:sz w:val="26"/>
          <w:szCs w:val="26"/>
        </w:rPr>
        <w:t>Oznámenie</w:t>
      </w:r>
      <w:r w:rsidR="009E4740" w:rsidRPr="0092124D">
        <w:rPr>
          <w:rFonts w:ascii="Arial" w:hAnsi="Arial"/>
          <w:sz w:val="26"/>
          <w:szCs w:val="26"/>
        </w:rPr>
        <w:t xml:space="preserve"> o</w:t>
      </w:r>
      <w:r w:rsidR="008F2C23" w:rsidRPr="0092124D">
        <w:rPr>
          <w:rFonts w:ascii="Arial" w:hAnsi="Arial"/>
          <w:sz w:val="26"/>
          <w:szCs w:val="26"/>
        </w:rPr>
        <w:t> </w:t>
      </w:r>
      <w:r w:rsidR="009E4740" w:rsidRPr="0092124D">
        <w:rPr>
          <w:rFonts w:ascii="Arial" w:hAnsi="Arial"/>
          <w:sz w:val="26"/>
          <w:szCs w:val="26"/>
        </w:rPr>
        <w:t>škode</w:t>
      </w:r>
      <w:r w:rsidR="008F2C23" w:rsidRPr="0092124D">
        <w:rPr>
          <w:rFonts w:ascii="Arial" w:hAnsi="Arial"/>
          <w:sz w:val="26"/>
          <w:szCs w:val="26"/>
        </w:rPr>
        <w:t xml:space="preserve"> </w:t>
      </w:r>
      <w:r w:rsidR="00BA4F68" w:rsidRPr="0092124D">
        <w:rPr>
          <w:rFonts w:ascii="Arial" w:hAnsi="Arial"/>
          <w:sz w:val="26"/>
          <w:szCs w:val="26"/>
        </w:rPr>
        <w:t xml:space="preserve">spôsobenej </w:t>
      </w:r>
      <w:r w:rsidR="007E6D03" w:rsidRPr="0092124D">
        <w:rPr>
          <w:rFonts w:ascii="Arial" w:hAnsi="Arial"/>
          <w:sz w:val="26"/>
          <w:szCs w:val="26"/>
        </w:rPr>
        <w:t>ministerstvom</w:t>
      </w:r>
      <w:r w:rsidR="00BA4F68" w:rsidRPr="0092124D">
        <w:rPr>
          <w:rFonts w:ascii="Arial" w:hAnsi="Arial"/>
          <w:sz w:val="26"/>
          <w:szCs w:val="26"/>
        </w:rPr>
        <w:t xml:space="preserve"> </w:t>
      </w:r>
      <w:r w:rsidR="008F2C23" w:rsidRPr="0092124D">
        <w:rPr>
          <w:rFonts w:ascii="Arial" w:hAnsi="Arial"/>
          <w:sz w:val="26"/>
          <w:szCs w:val="26"/>
        </w:rPr>
        <w:t>č. ..............................</w:t>
      </w:r>
    </w:p>
    <w:p w14:paraId="1DC71537" w14:textId="77777777" w:rsidR="009E4740" w:rsidRDefault="009E4740" w:rsidP="009E4740">
      <w:pPr>
        <w:jc w:val="center"/>
        <w:rPr>
          <w:rFonts w:ascii="Arial" w:hAnsi="Arial" w:cs="Arial"/>
          <w:sz w:val="20"/>
          <w:szCs w:val="20"/>
        </w:rPr>
      </w:pPr>
    </w:p>
    <w:p w14:paraId="79859C58" w14:textId="77777777" w:rsidR="00AE5F3E" w:rsidRPr="00193E0B" w:rsidRDefault="00AE5F3E" w:rsidP="009E4740">
      <w:pPr>
        <w:jc w:val="center"/>
        <w:rPr>
          <w:rFonts w:ascii="Arial" w:hAnsi="Arial" w:cs="Arial"/>
          <w:sz w:val="22"/>
          <w:szCs w:val="22"/>
        </w:rPr>
      </w:pPr>
    </w:p>
    <w:p w14:paraId="15CBD31C" w14:textId="77777777" w:rsidR="009E4740" w:rsidRPr="00193E0B" w:rsidRDefault="009E4740" w:rsidP="001C0858">
      <w:pPr>
        <w:numPr>
          <w:ilvl w:val="0"/>
          <w:numId w:val="2"/>
        </w:numPr>
        <w:tabs>
          <w:tab w:val="num" w:pos="0"/>
          <w:tab w:val="left" w:pos="360"/>
        </w:tabs>
        <w:ind w:left="0" w:firstLine="0"/>
        <w:rPr>
          <w:rFonts w:ascii="Arial" w:hAnsi="Arial" w:cs="Arial"/>
          <w:sz w:val="22"/>
          <w:szCs w:val="22"/>
          <w:u w:val="single"/>
        </w:rPr>
      </w:pPr>
      <w:r w:rsidRPr="00193E0B">
        <w:rPr>
          <w:rFonts w:ascii="Arial" w:hAnsi="Arial" w:cs="Arial"/>
          <w:sz w:val="22"/>
          <w:szCs w:val="22"/>
          <w:u w:val="single"/>
        </w:rPr>
        <w:t>O</w:t>
      </w:r>
      <w:r w:rsidR="00B176B5" w:rsidRPr="00193E0B">
        <w:rPr>
          <w:rFonts w:ascii="Arial" w:hAnsi="Arial" w:cs="Arial"/>
          <w:sz w:val="22"/>
          <w:szCs w:val="22"/>
          <w:u w:val="single"/>
        </w:rPr>
        <w:t>z</w:t>
      </w:r>
      <w:r w:rsidRPr="00193E0B">
        <w:rPr>
          <w:rFonts w:ascii="Arial" w:hAnsi="Arial" w:cs="Arial"/>
          <w:sz w:val="22"/>
          <w:szCs w:val="22"/>
          <w:u w:val="single"/>
        </w:rPr>
        <w:t xml:space="preserve">námenie o vzniku škody, jej príčinách a následkoch: </w:t>
      </w:r>
    </w:p>
    <w:p w14:paraId="476E8574" w14:textId="77777777" w:rsidR="009E4740" w:rsidRPr="00193E0B" w:rsidRDefault="00B176B5" w:rsidP="001C0858">
      <w:pPr>
        <w:numPr>
          <w:ilvl w:val="1"/>
          <w:numId w:val="2"/>
        </w:numPr>
        <w:tabs>
          <w:tab w:val="num" w:pos="360"/>
          <w:tab w:val="left" w:pos="720"/>
        </w:tabs>
        <w:spacing w:before="120"/>
        <w:ind w:left="357" w:firstLine="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dátum vzniku škody:</w:t>
      </w:r>
      <w:r w:rsidR="008F2C23" w:rsidRPr="00193E0B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</w:t>
      </w:r>
    </w:p>
    <w:p w14:paraId="76029A64" w14:textId="77777777" w:rsidR="009E4740" w:rsidRPr="00193E0B" w:rsidRDefault="00B176B5" w:rsidP="003401ED">
      <w:pPr>
        <w:numPr>
          <w:ilvl w:val="1"/>
          <w:numId w:val="2"/>
        </w:numPr>
        <w:tabs>
          <w:tab w:val="num" w:pos="360"/>
          <w:tab w:val="left" w:pos="720"/>
        </w:tabs>
        <w:spacing w:before="120"/>
        <w:ind w:left="357" w:firstLine="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 xml:space="preserve">organizačný </w:t>
      </w:r>
      <w:r w:rsidR="009E4740" w:rsidRPr="00193E0B">
        <w:rPr>
          <w:rFonts w:ascii="Arial" w:hAnsi="Arial" w:cs="Arial"/>
          <w:sz w:val="22"/>
          <w:szCs w:val="22"/>
        </w:rPr>
        <w:t xml:space="preserve">útvar </w:t>
      </w:r>
      <w:r w:rsidR="006A5DDC" w:rsidRPr="00193E0B">
        <w:rPr>
          <w:rFonts w:ascii="Arial" w:hAnsi="Arial" w:cs="Arial"/>
          <w:sz w:val="22"/>
          <w:szCs w:val="22"/>
        </w:rPr>
        <w:t>/ číslo</w:t>
      </w:r>
      <w:r w:rsidR="009E4740" w:rsidRPr="00193E0B">
        <w:rPr>
          <w:rFonts w:ascii="Arial" w:hAnsi="Arial" w:cs="Arial"/>
          <w:sz w:val="22"/>
          <w:szCs w:val="22"/>
        </w:rPr>
        <w:t>, kde škoda vznikla:</w:t>
      </w:r>
      <w:r w:rsidR="008F2C23" w:rsidRPr="00193E0B">
        <w:rPr>
          <w:rFonts w:ascii="Arial" w:hAnsi="Arial" w:cs="Arial"/>
          <w:sz w:val="22"/>
          <w:szCs w:val="22"/>
        </w:rPr>
        <w:t xml:space="preserve"> .................................................................</w:t>
      </w:r>
    </w:p>
    <w:p w14:paraId="5CE9D3B4" w14:textId="77777777" w:rsidR="00B176B5" w:rsidRPr="00193E0B" w:rsidRDefault="00B176B5" w:rsidP="00193E0B">
      <w:pPr>
        <w:numPr>
          <w:ilvl w:val="1"/>
          <w:numId w:val="2"/>
        </w:numPr>
        <w:tabs>
          <w:tab w:val="num" w:pos="360"/>
          <w:tab w:val="left" w:pos="720"/>
        </w:tabs>
        <w:spacing w:before="120" w:line="276" w:lineRule="auto"/>
        <w:ind w:left="357" w:firstLine="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popis škody</w:t>
      </w:r>
      <w:r w:rsidR="009E4740" w:rsidRPr="00193E0B">
        <w:rPr>
          <w:rFonts w:ascii="Arial" w:hAnsi="Arial" w:cs="Arial"/>
          <w:sz w:val="22"/>
          <w:szCs w:val="22"/>
        </w:rPr>
        <w:t xml:space="preserve"> (podrobne)</w:t>
      </w:r>
      <w:r w:rsidRPr="00193E0B">
        <w:rPr>
          <w:rFonts w:ascii="Arial" w:hAnsi="Arial" w:cs="Arial"/>
          <w:sz w:val="22"/>
          <w:szCs w:val="22"/>
        </w:rPr>
        <w:t>:</w:t>
      </w:r>
    </w:p>
    <w:p w14:paraId="116B9774" w14:textId="77777777" w:rsidR="008F2C23" w:rsidRPr="00193E0B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679E08AB" w14:textId="77777777" w:rsidR="008F2C23" w:rsidRPr="00193E0B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34BF658F" w14:textId="77777777" w:rsidR="008F2C23" w:rsidRPr="00193E0B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2DA7E5D5" w14:textId="77777777" w:rsidR="009E4740" w:rsidRPr="00193E0B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  <w:r w:rsidR="008F2C23" w:rsidRPr="00193E0B">
        <w:rPr>
          <w:rFonts w:ascii="Arial" w:hAnsi="Arial" w:cs="Arial"/>
          <w:sz w:val="22"/>
          <w:szCs w:val="22"/>
        </w:rPr>
        <w:t>.................</w:t>
      </w:r>
    </w:p>
    <w:p w14:paraId="1D28EFC7" w14:textId="77777777" w:rsidR="009E4740" w:rsidRPr="00193E0B" w:rsidRDefault="00EC65DB" w:rsidP="00193E0B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6835F23" w14:textId="77777777" w:rsidR="009E4740" w:rsidRPr="00193E0B" w:rsidRDefault="009E4740" w:rsidP="003401ED">
      <w:pPr>
        <w:numPr>
          <w:ilvl w:val="0"/>
          <w:numId w:val="2"/>
        </w:numPr>
        <w:tabs>
          <w:tab w:val="left" w:pos="360"/>
        </w:tabs>
        <w:ind w:left="0" w:firstLine="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  <w:u w:val="single"/>
        </w:rPr>
        <w:t>Dôkazy</w:t>
      </w:r>
      <w:r w:rsidR="000161C2" w:rsidRPr="00193E0B">
        <w:rPr>
          <w:rFonts w:ascii="Arial" w:hAnsi="Arial" w:cs="Arial"/>
          <w:sz w:val="22"/>
          <w:szCs w:val="22"/>
          <w:u w:val="single"/>
        </w:rPr>
        <w:t xml:space="preserve"> preukazujúce vznik a výšku škody</w:t>
      </w:r>
      <w:r w:rsidRPr="00193E0B">
        <w:rPr>
          <w:rFonts w:ascii="Arial" w:hAnsi="Arial" w:cs="Arial"/>
          <w:sz w:val="22"/>
          <w:szCs w:val="22"/>
          <w:u w:val="single"/>
        </w:rPr>
        <w:t>:</w:t>
      </w:r>
    </w:p>
    <w:p w14:paraId="38E5A43F" w14:textId="77777777" w:rsidR="009E4740" w:rsidRPr="00193E0B" w:rsidRDefault="000161C2" w:rsidP="001C0858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193E0B">
        <w:rPr>
          <w:rFonts w:ascii="Arial" w:hAnsi="Arial" w:cs="Arial"/>
          <w:sz w:val="22"/>
          <w:szCs w:val="22"/>
        </w:rPr>
        <w:t>.............................</w:t>
      </w:r>
    </w:p>
    <w:p w14:paraId="5CDAD941" w14:textId="77777777" w:rsidR="000161C2" w:rsidRPr="00193E0B" w:rsidRDefault="000161C2" w:rsidP="001C0858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193E0B">
        <w:rPr>
          <w:rFonts w:ascii="Arial" w:hAnsi="Arial" w:cs="Arial"/>
          <w:sz w:val="22"/>
          <w:szCs w:val="22"/>
        </w:rPr>
        <w:t>.............................</w:t>
      </w:r>
    </w:p>
    <w:p w14:paraId="52CD80AF" w14:textId="77777777" w:rsidR="00BA1AB1" w:rsidRPr="00193E0B" w:rsidRDefault="00BA1AB1" w:rsidP="003401ED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193E0B">
        <w:rPr>
          <w:rFonts w:ascii="Arial" w:hAnsi="Arial" w:cs="Arial"/>
          <w:sz w:val="22"/>
          <w:szCs w:val="22"/>
        </w:rPr>
        <w:t>.............................</w:t>
      </w:r>
    </w:p>
    <w:p w14:paraId="30CE8CE5" w14:textId="77777777" w:rsidR="000161C2" w:rsidRPr="00193E0B" w:rsidRDefault="00EC65DB" w:rsidP="003401ED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193E0B">
        <w:rPr>
          <w:rFonts w:ascii="Arial" w:hAnsi="Arial" w:cs="Arial"/>
          <w:sz w:val="22"/>
          <w:szCs w:val="22"/>
        </w:rPr>
        <w:t>.............................</w:t>
      </w:r>
    </w:p>
    <w:p w14:paraId="7F00066D" w14:textId="77777777" w:rsidR="00B546A1" w:rsidRPr="00193E0B" w:rsidRDefault="007E6D03" w:rsidP="003401ED">
      <w:pPr>
        <w:tabs>
          <w:tab w:val="left" w:pos="360"/>
        </w:tabs>
        <w:ind w:left="22" w:hanging="22"/>
        <w:rPr>
          <w:rFonts w:ascii="Arial" w:hAnsi="Arial" w:cs="Arial"/>
          <w:b/>
          <w:bCs/>
          <w:sz w:val="22"/>
          <w:szCs w:val="22"/>
        </w:rPr>
      </w:pPr>
      <w:r w:rsidRPr="00193E0B">
        <w:rPr>
          <w:rFonts w:ascii="Arial" w:hAnsi="Arial" w:cs="Arial"/>
          <w:b/>
          <w:sz w:val="22"/>
          <w:szCs w:val="22"/>
        </w:rPr>
        <w:t>(3</w:t>
      </w:r>
      <w:r w:rsidR="00B546A1" w:rsidRPr="00193E0B">
        <w:rPr>
          <w:rFonts w:ascii="Arial" w:hAnsi="Arial" w:cs="Arial"/>
          <w:b/>
          <w:sz w:val="22"/>
          <w:szCs w:val="22"/>
        </w:rPr>
        <w:t>)</w:t>
      </w:r>
      <w:r w:rsidR="00B546A1" w:rsidRPr="00193E0B">
        <w:rPr>
          <w:rFonts w:ascii="Arial" w:hAnsi="Arial" w:cs="Arial"/>
          <w:sz w:val="22"/>
          <w:szCs w:val="22"/>
        </w:rPr>
        <w:t xml:space="preserve"> </w:t>
      </w:r>
      <w:r w:rsidR="00B546A1" w:rsidRPr="00193E0B">
        <w:rPr>
          <w:rFonts w:ascii="Arial" w:hAnsi="Arial" w:cs="Arial"/>
          <w:sz w:val="22"/>
          <w:szCs w:val="22"/>
          <w:u w:val="single"/>
        </w:rPr>
        <w:t>Za škodu zodpovedá:</w:t>
      </w:r>
    </w:p>
    <w:p w14:paraId="3F03909D" w14:textId="77777777" w:rsidR="00B546A1" w:rsidRPr="00193E0B" w:rsidRDefault="00B546A1" w:rsidP="003401ED">
      <w:pPr>
        <w:ind w:left="360"/>
        <w:rPr>
          <w:rFonts w:ascii="Arial" w:hAnsi="Arial" w:cs="Arial"/>
          <w:sz w:val="22"/>
          <w:szCs w:val="22"/>
        </w:rPr>
      </w:pPr>
    </w:p>
    <w:p w14:paraId="06CFAB2F" w14:textId="25F03F74" w:rsidR="007E6D03" w:rsidRPr="00193E0B" w:rsidRDefault="007E6D03" w:rsidP="00193E0B">
      <w:pPr>
        <w:spacing w:line="276" w:lineRule="auto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Ministerstvo školstva, výskumu</w:t>
      </w:r>
      <w:r w:rsidR="0059183F">
        <w:rPr>
          <w:rFonts w:ascii="Arial" w:hAnsi="Arial" w:cs="Arial"/>
          <w:sz w:val="22"/>
          <w:szCs w:val="22"/>
        </w:rPr>
        <w:t>, vývoja</w:t>
      </w:r>
      <w:r w:rsidRPr="00193E0B">
        <w:rPr>
          <w:rFonts w:ascii="Arial" w:hAnsi="Arial" w:cs="Arial"/>
          <w:sz w:val="22"/>
          <w:szCs w:val="22"/>
        </w:rPr>
        <w:t xml:space="preserve"> a </w:t>
      </w:r>
      <w:r w:rsidR="0059183F">
        <w:rPr>
          <w:rFonts w:ascii="Arial" w:hAnsi="Arial" w:cs="Arial"/>
          <w:sz w:val="22"/>
          <w:szCs w:val="22"/>
        </w:rPr>
        <w:t>mládeže</w:t>
      </w:r>
      <w:r w:rsidR="0059183F" w:rsidRPr="00193E0B">
        <w:rPr>
          <w:rFonts w:ascii="Arial" w:hAnsi="Arial" w:cs="Arial"/>
          <w:sz w:val="22"/>
          <w:szCs w:val="22"/>
        </w:rPr>
        <w:t xml:space="preserve"> </w:t>
      </w:r>
      <w:r w:rsidRPr="00193E0B">
        <w:rPr>
          <w:rFonts w:ascii="Arial" w:hAnsi="Arial" w:cs="Arial"/>
          <w:sz w:val="22"/>
          <w:szCs w:val="22"/>
        </w:rPr>
        <w:t>S</w:t>
      </w:r>
      <w:r w:rsidR="005F4274">
        <w:rPr>
          <w:rFonts w:ascii="Arial" w:hAnsi="Arial" w:cs="Arial"/>
          <w:sz w:val="22"/>
          <w:szCs w:val="22"/>
        </w:rPr>
        <w:t>loven</w:t>
      </w:r>
      <w:r w:rsidR="004E55C1">
        <w:rPr>
          <w:rFonts w:ascii="Arial" w:hAnsi="Arial" w:cs="Arial"/>
          <w:sz w:val="22"/>
          <w:szCs w:val="22"/>
        </w:rPr>
        <w:t>s</w:t>
      </w:r>
      <w:r w:rsidR="005F4274">
        <w:rPr>
          <w:rFonts w:ascii="Arial" w:hAnsi="Arial" w:cs="Arial"/>
          <w:sz w:val="22"/>
          <w:szCs w:val="22"/>
        </w:rPr>
        <w:t>kej republiky</w:t>
      </w:r>
    </w:p>
    <w:p w14:paraId="67E6DCE0" w14:textId="02A0480A" w:rsidR="007E6D03" w:rsidRPr="00193E0B" w:rsidRDefault="005F4274" w:rsidP="00193E0B">
      <w:p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Černyševského</w:t>
      </w:r>
      <w:proofErr w:type="spellEnd"/>
      <w:r>
        <w:rPr>
          <w:rFonts w:ascii="Arial" w:hAnsi="Arial" w:cs="Arial"/>
          <w:sz w:val="22"/>
          <w:szCs w:val="22"/>
        </w:rPr>
        <w:t xml:space="preserve"> 50</w:t>
      </w:r>
      <w:r w:rsidRPr="00193E0B">
        <w:rPr>
          <w:rFonts w:ascii="Arial" w:hAnsi="Arial" w:cs="Arial"/>
          <w:sz w:val="22"/>
          <w:szCs w:val="22"/>
        </w:rPr>
        <w:t xml:space="preserve"> </w:t>
      </w:r>
    </w:p>
    <w:p w14:paraId="1EB45D10" w14:textId="3ED53105" w:rsidR="007E6D03" w:rsidRPr="00193E0B" w:rsidRDefault="00F476AC" w:rsidP="00193E0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851 01</w:t>
      </w:r>
      <w:r w:rsidR="007E6D03" w:rsidRPr="00193E0B">
        <w:rPr>
          <w:rFonts w:ascii="Arial" w:hAnsi="Arial" w:cs="Arial"/>
          <w:sz w:val="22"/>
          <w:szCs w:val="22"/>
        </w:rPr>
        <w:t>, Bratislava</w:t>
      </w:r>
    </w:p>
    <w:p w14:paraId="0862E092" w14:textId="77777777" w:rsidR="007E6D03" w:rsidRPr="00193E0B" w:rsidRDefault="007E6D03" w:rsidP="007E6D03">
      <w:pPr>
        <w:rPr>
          <w:rFonts w:ascii="Arial" w:hAnsi="Arial" w:cs="Arial"/>
          <w:sz w:val="22"/>
          <w:szCs w:val="22"/>
        </w:rPr>
      </w:pPr>
    </w:p>
    <w:p w14:paraId="544DE587" w14:textId="5F406788" w:rsidR="00B546A1" w:rsidRPr="00193E0B" w:rsidRDefault="007E6D03" w:rsidP="00B546A1">
      <w:pPr>
        <w:tabs>
          <w:tab w:val="left" w:pos="360"/>
        </w:tabs>
        <w:ind w:left="22" w:hanging="22"/>
        <w:rPr>
          <w:rFonts w:ascii="Arial" w:hAnsi="Arial" w:cs="Arial"/>
          <w:sz w:val="22"/>
          <w:szCs w:val="22"/>
          <w:u w:val="single"/>
        </w:rPr>
      </w:pPr>
      <w:r w:rsidRPr="00193E0B">
        <w:rPr>
          <w:rFonts w:ascii="Arial" w:hAnsi="Arial" w:cs="Arial"/>
          <w:b/>
          <w:sz w:val="22"/>
          <w:szCs w:val="22"/>
        </w:rPr>
        <w:t>(4</w:t>
      </w:r>
      <w:r w:rsidR="00B546A1" w:rsidRPr="00193E0B">
        <w:rPr>
          <w:rFonts w:ascii="Arial" w:hAnsi="Arial" w:cs="Arial"/>
          <w:b/>
          <w:sz w:val="22"/>
          <w:szCs w:val="22"/>
        </w:rPr>
        <w:t>)</w:t>
      </w:r>
      <w:r w:rsidR="00B546A1" w:rsidRPr="00193E0B">
        <w:rPr>
          <w:rFonts w:ascii="Arial" w:hAnsi="Arial" w:cs="Arial"/>
          <w:sz w:val="22"/>
          <w:szCs w:val="22"/>
        </w:rPr>
        <w:tab/>
      </w:r>
      <w:r w:rsidR="00D228F6" w:rsidRPr="00193E0B">
        <w:rPr>
          <w:rFonts w:ascii="Arial" w:hAnsi="Arial" w:cs="Arial"/>
          <w:sz w:val="22"/>
          <w:szCs w:val="22"/>
          <w:u w:val="single"/>
        </w:rPr>
        <w:t xml:space="preserve">Vyjadrenie osoby zodpovednej za </w:t>
      </w:r>
      <w:r w:rsidR="00E91889">
        <w:rPr>
          <w:rFonts w:ascii="Arial" w:hAnsi="Arial" w:cs="Arial"/>
          <w:sz w:val="22"/>
          <w:szCs w:val="22"/>
          <w:u w:val="single"/>
        </w:rPr>
        <w:t>vyčíslenie</w:t>
      </w:r>
      <w:r w:rsidR="00E91889" w:rsidRPr="00193E0B">
        <w:rPr>
          <w:rFonts w:ascii="Arial" w:hAnsi="Arial" w:cs="Arial"/>
          <w:sz w:val="22"/>
          <w:szCs w:val="22"/>
          <w:u w:val="single"/>
        </w:rPr>
        <w:t xml:space="preserve"> </w:t>
      </w:r>
      <w:r w:rsidR="00D228F6" w:rsidRPr="00193E0B">
        <w:rPr>
          <w:rFonts w:ascii="Arial" w:hAnsi="Arial" w:cs="Arial"/>
          <w:sz w:val="22"/>
          <w:szCs w:val="22"/>
          <w:u w:val="single"/>
        </w:rPr>
        <w:t xml:space="preserve">výšky škody podľa čl. </w:t>
      </w:r>
      <w:r w:rsidR="009D45E2">
        <w:rPr>
          <w:rFonts w:ascii="Arial" w:hAnsi="Arial" w:cs="Arial"/>
          <w:sz w:val="22"/>
          <w:szCs w:val="22"/>
          <w:u w:val="single"/>
        </w:rPr>
        <w:t>4</w:t>
      </w:r>
      <w:r w:rsidR="00D228F6" w:rsidRPr="00193E0B">
        <w:rPr>
          <w:rFonts w:ascii="Arial" w:hAnsi="Arial" w:cs="Arial"/>
          <w:sz w:val="22"/>
          <w:szCs w:val="22"/>
          <w:u w:val="single"/>
        </w:rPr>
        <w:t xml:space="preserve"> ods. 1 </w:t>
      </w:r>
      <w:r w:rsidR="0092124D">
        <w:rPr>
          <w:rFonts w:ascii="Arial" w:hAnsi="Arial" w:cs="Arial"/>
          <w:sz w:val="22"/>
          <w:szCs w:val="22"/>
          <w:u w:val="single"/>
        </w:rPr>
        <w:t>s</w:t>
      </w:r>
      <w:r w:rsidR="00E91889">
        <w:rPr>
          <w:rFonts w:ascii="Arial" w:hAnsi="Arial" w:cs="Arial"/>
          <w:sz w:val="22"/>
          <w:szCs w:val="22"/>
          <w:u w:val="single"/>
        </w:rPr>
        <w:t>mernice</w:t>
      </w:r>
      <w:r w:rsidR="00E91889" w:rsidRPr="00E91889">
        <w:rPr>
          <w:rFonts w:ascii="Arial" w:hAnsi="Arial" w:cs="Arial"/>
          <w:sz w:val="22"/>
          <w:szCs w:val="22"/>
          <w:u w:val="single"/>
        </w:rPr>
        <w:t xml:space="preserve"> </w:t>
      </w:r>
      <w:r w:rsidR="00771159">
        <w:rPr>
          <w:rFonts w:ascii="Arial" w:hAnsi="Arial" w:cs="Arial"/>
          <w:sz w:val="22"/>
          <w:szCs w:val="22"/>
          <w:u w:val="single"/>
        </w:rPr>
        <w:br/>
      </w:r>
      <w:r w:rsidR="00202BBD" w:rsidRPr="00E91889">
        <w:rPr>
          <w:rFonts w:ascii="Arial" w:hAnsi="Arial" w:cs="Arial"/>
          <w:sz w:val="22"/>
          <w:szCs w:val="22"/>
          <w:u w:val="single"/>
        </w:rPr>
        <w:t xml:space="preserve">č. </w:t>
      </w:r>
      <w:r w:rsidR="00337204">
        <w:rPr>
          <w:rFonts w:ascii="Arial" w:hAnsi="Arial" w:cs="Arial"/>
          <w:sz w:val="22"/>
          <w:szCs w:val="22"/>
          <w:u w:val="single"/>
        </w:rPr>
        <w:t>2</w:t>
      </w:r>
      <w:r w:rsidR="00202BBD" w:rsidRPr="00E91889">
        <w:rPr>
          <w:rFonts w:ascii="Arial" w:hAnsi="Arial" w:cs="Arial"/>
          <w:sz w:val="22"/>
          <w:szCs w:val="22"/>
          <w:u w:val="single"/>
        </w:rPr>
        <w:t>/</w:t>
      </w:r>
      <w:r w:rsidR="001A0589">
        <w:rPr>
          <w:rFonts w:ascii="Arial" w:hAnsi="Arial" w:cs="Arial"/>
          <w:sz w:val="22"/>
          <w:szCs w:val="22"/>
          <w:u w:val="single"/>
        </w:rPr>
        <w:t>202</w:t>
      </w:r>
      <w:r w:rsidR="00337204">
        <w:rPr>
          <w:rFonts w:ascii="Arial" w:hAnsi="Arial" w:cs="Arial"/>
          <w:sz w:val="22"/>
          <w:szCs w:val="22"/>
          <w:u w:val="single"/>
        </w:rPr>
        <w:t>6</w:t>
      </w:r>
      <w:r w:rsidR="001A0589">
        <w:rPr>
          <w:rFonts w:ascii="Arial" w:hAnsi="Arial" w:cs="Arial"/>
          <w:sz w:val="22"/>
          <w:szCs w:val="22"/>
          <w:u w:val="single"/>
        </w:rPr>
        <w:t xml:space="preserve"> </w:t>
      </w:r>
      <w:r w:rsidR="00E91889" w:rsidRPr="00E91889">
        <w:rPr>
          <w:rFonts w:ascii="Arial" w:hAnsi="Arial" w:cs="Arial"/>
          <w:sz w:val="22"/>
          <w:szCs w:val="22"/>
          <w:u w:val="single"/>
        </w:rPr>
        <w:t>o škodovom konaní</w:t>
      </w:r>
      <w:r w:rsidR="00B546A1" w:rsidRPr="00193E0B">
        <w:rPr>
          <w:rFonts w:ascii="Arial" w:hAnsi="Arial" w:cs="Arial"/>
          <w:sz w:val="22"/>
          <w:szCs w:val="22"/>
          <w:u w:val="single"/>
        </w:rPr>
        <w:t>:</w:t>
      </w:r>
    </w:p>
    <w:p w14:paraId="4B6B577D" w14:textId="77777777" w:rsidR="00D228F6" w:rsidRPr="00193E0B" w:rsidRDefault="00D228F6" w:rsidP="00B546A1">
      <w:pPr>
        <w:tabs>
          <w:tab w:val="left" w:pos="360"/>
        </w:tabs>
        <w:ind w:left="22" w:hanging="22"/>
        <w:rPr>
          <w:rFonts w:ascii="Arial" w:hAnsi="Arial" w:cs="Arial"/>
          <w:sz w:val="22"/>
          <w:szCs w:val="22"/>
          <w:u w:val="single"/>
        </w:rPr>
      </w:pPr>
    </w:p>
    <w:p w14:paraId="70084261" w14:textId="0187CAFD" w:rsidR="00202BBD" w:rsidRDefault="002D70B7" w:rsidP="00D228F6">
      <w:pPr>
        <w:tabs>
          <w:tab w:val="left" w:pos="6450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Vyčíslená predpokladaná</w:t>
      </w:r>
      <w:r w:rsidR="00D228F6" w:rsidRPr="00193E0B">
        <w:rPr>
          <w:rFonts w:ascii="Arial" w:hAnsi="Arial" w:cs="Arial"/>
          <w:sz w:val="22"/>
          <w:szCs w:val="22"/>
        </w:rPr>
        <w:t xml:space="preserve"> výška škody (v </w:t>
      </w:r>
      <w:r w:rsidR="009D45E2">
        <w:rPr>
          <w:rFonts w:ascii="Arial" w:hAnsi="Arial" w:cs="Arial"/>
          <w:sz w:val="22"/>
          <w:szCs w:val="22"/>
        </w:rPr>
        <w:t>eur</w:t>
      </w:r>
      <w:r w:rsidR="00C53699">
        <w:rPr>
          <w:rFonts w:ascii="Arial" w:hAnsi="Arial" w:cs="Arial"/>
          <w:sz w:val="22"/>
          <w:szCs w:val="22"/>
        </w:rPr>
        <w:t>ách</w:t>
      </w:r>
      <w:r w:rsidR="00D228F6" w:rsidRPr="00193E0B">
        <w:rPr>
          <w:rFonts w:ascii="Arial" w:hAnsi="Arial" w:cs="Arial"/>
          <w:sz w:val="22"/>
          <w:szCs w:val="22"/>
        </w:rPr>
        <w:t xml:space="preserve">): </w:t>
      </w:r>
    </w:p>
    <w:p w14:paraId="07E779A1" w14:textId="77777777" w:rsidR="00D228F6" w:rsidRPr="00193E0B" w:rsidRDefault="00D228F6" w:rsidP="00D228F6">
      <w:pPr>
        <w:tabs>
          <w:tab w:val="left" w:pos="6450"/>
        </w:tabs>
        <w:spacing w:after="120"/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  <w:r w:rsidR="00101B7D">
        <w:rPr>
          <w:rFonts w:ascii="Arial" w:hAnsi="Arial" w:cs="Arial"/>
          <w:sz w:val="22"/>
          <w:szCs w:val="22"/>
        </w:rPr>
        <w:t>.....</w:t>
      </w:r>
      <w:r w:rsidRPr="00193E0B">
        <w:rPr>
          <w:rFonts w:ascii="Arial" w:hAnsi="Arial" w:cs="Arial"/>
          <w:sz w:val="22"/>
          <w:szCs w:val="22"/>
        </w:rPr>
        <w:t>..........</w:t>
      </w:r>
    </w:p>
    <w:p w14:paraId="5631C8AA" w14:textId="77777777" w:rsidR="00193E0B" w:rsidRPr="00193E0B" w:rsidRDefault="00193E0B" w:rsidP="00A83F30">
      <w:pPr>
        <w:rPr>
          <w:rFonts w:ascii="Arial" w:hAnsi="Arial" w:cs="Arial"/>
          <w:sz w:val="22"/>
          <w:szCs w:val="22"/>
        </w:rPr>
      </w:pPr>
    </w:p>
    <w:p w14:paraId="4EEBFDEB" w14:textId="77777777" w:rsidR="00D228F6" w:rsidRPr="00193E0B" w:rsidRDefault="00D228F6" w:rsidP="00A83F30">
      <w:pPr>
        <w:rPr>
          <w:rFonts w:ascii="Arial" w:hAnsi="Arial" w:cs="Arial"/>
          <w:sz w:val="22"/>
          <w:szCs w:val="22"/>
        </w:rPr>
      </w:pPr>
    </w:p>
    <w:p w14:paraId="7428DE0F" w14:textId="77777777" w:rsidR="00C3462D" w:rsidRPr="00DB4978" w:rsidRDefault="00C3462D" w:rsidP="00C3462D">
      <w:pPr>
        <w:ind w:left="4248" w:firstLine="708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</w:t>
      </w:r>
      <w:r>
        <w:rPr>
          <w:rFonts w:ascii="Arial" w:hAnsi="Arial" w:cs="Arial"/>
          <w:sz w:val="22"/>
          <w:szCs w:val="22"/>
        </w:rPr>
        <w:t>.........................................</w:t>
      </w:r>
      <w:r w:rsidRPr="00DB4978">
        <w:rPr>
          <w:rFonts w:ascii="Arial" w:hAnsi="Arial" w:cs="Arial"/>
          <w:sz w:val="22"/>
          <w:szCs w:val="22"/>
        </w:rPr>
        <w:t>..............</w:t>
      </w:r>
      <w:r>
        <w:rPr>
          <w:rFonts w:ascii="Arial" w:hAnsi="Arial" w:cs="Arial"/>
          <w:sz w:val="22"/>
          <w:szCs w:val="22"/>
        </w:rPr>
        <w:t>.......</w:t>
      </w:r>
    </w:p>
    <w:p w14:paraId="5EDBD4B7" w14:textId="77777777" w:rsidR="00C3462D" w:rsidRDefault="00C3462D" w:rsidP="00C3462D">
      <w:pPr>
        <w:ind w:left="3561" w:firstLine="1395"/>
        <w:jc w:val="center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Meno</w:t>
      </w:r>
      <w:r>
        <w:rPr>
          <w:rFonts w:ascii="Arial" w:hAnsi="Arial" w:cs="Arial"/>
          <w:sz w:val="22"/>
          <w:szCs w:val="22"/>
        </w:rPr>
        <w:t>, </w:t>
      </w:r>
      <w:r w:rsidRPr="00DB4978">
        <w:rPr>
          <w:rFonts w:ascii="Arial" w:hAnsi="Arial" w:cs="Arial"/>
          <w:sz w:val="22"/>
          <w:szCs w:val="22"/>
        </w:rPr>
        <w:t>priezvisko</w:t>
      </w:r>
      <w:r>
        <w:rPr>
          <w:rFonts w:ascii="Arial" w:hAnsi="Arial" w:cs="Arial"/>
          <w:sz w:val="22"/>
          <w:szCs w:val="22"/>
        </w:rPr>
        <w:t xml:space="preserve"> a podpis </w:t>
      </w:r>
    </w:p>
    <w:p w14:paraId="327C66A5" w14:textId="77777777" w:rsidR="00C3462D" w:rsidRPr="00DB4978" w:rsidRDefault="00C3462D" w:rsidP="00C346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zodpovednej osoby za určenie výšky škody</w:t>
      </w:r>
    </w:p>
    <w:p w14:paraId="66515A0B" w14:textId="77777777" w:rsidR="00AE5F3E" w:rsidRPr="00193E0B" w:rsidRDefault="00AE5F3E" w:rsidP="00AE5F3E">
      <w:pPr>
        <w:rPr>
          <w:rFonts w:ascii="Arial" w:hAnsi="Arial" w:cs="Arial"/>
          <w:sz w:val="22"/>
          <w:szCs w:val="22"/>
        </w:rPr>
      </w:pPr>
    </w:p>
    <w:p w14:paraId="59F857BF" w14:textId="77777777" w:rsidR="00AE5F3E" w:rsidRPr="00193E0B" w:rsidRDefault="00AE5F3E" w:rsidP="00AE5F3E">
      <w:pPr>
        <w:rPr>
          <w:rFonts w:ascii="Arial" w:hAnsi="Arial" w:cs="Arial"/>
          <w:sz w:val="22"/>
          <w:szCs w:val="22"/>
        </w:rPr>
      </w:pPr>
    </w:p>
    <w:p w14:paraId="274B2EFA" w14:textId="26560A73" w:rsidR="00AE5F3E" w:rsidRPr="00193E0B" w:rsidRDefault="00AE5F3E" w:rsidP="00AE5F3E">
      <w:pPr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Vypracované v </w:t>
      </w:r>
      <w:r w:rsidR="002D70B7">
        <w:rPr>
          <w:rFonts w:ascii="Arial" w:hAnsi="Arial" w:cs="Arial"/>
          <w:sz w:val="22"/>
          <w:szCs w:val="22"/>
        </w:rPr>
        <w:t>dvoch</w:t>
      </w:r>
      <w:r w:rsidR="002D70B7" w:rsidRPr="00193E0B">
        <w:rPr>
          <w:rFonts w:ascii="Arial" w:hAnsi="Arial" w:cs="Arial"/>
          <w:sz w:val="22"/>
          <w:szCs w:val="22"/>
        </w:rPr>
        <w:t xml:space="preserve"> </w:t>
      </w:r>
      <w:r w:rsidRPr="00193E0B">
        <w:rPr>
          <w:rFonts w:ascii="Arial" w:hAnsi="Arial" w:cs="Arial"/>
          <w:sz w:val="22"/>
          <w:szCs w:val="22"/>
        </w:rPr>
        <w:t>rovnopisoch.</w:t>
      </w:r>
      <w:r w:rsidRPr="00193E0B">
        <w:rPr>
          <w:rStyle w:val="Odkaznapoznmkupodiarou"/>
          <w:rFonts w:ascii="Arial" w:hAnsi="Arial" w:cs="Arial"/>
          <w:sz w:val="22"/>
          <w:szCs w:val="22"/>
        </w:rPr>
        <w:footnoteReference w:id="1"/>
      </w:r>
      <w:r w:rsidR="00202BBD">
        <w:rPr>
          <w:rFonts w:ascii="Arial" w:hAnsi="Arial" w:cs="Arial"/>
          <w:sz w:val="22"/>
          <w:szCs w:val="22"/>
        </w:rPr>
        <w:t>)</w:t>
      </w:r>
    </w:p>
    <w:p w14:paraId="3FABC91F" w14:textId="77777777" w:rsidR="00AE5F3E" w:rsidRPr="00193E0B" w:rsidRDefault="00AE5F3E" w:rsidP="00A83F30">
      <w:pPr>
        <w:rPr>
          <w:rFonts w:ascii="Arial" w:hAnsi="Arial" w:cs="Arial"/>
          <w:sz w:val="22"/>
          <w:szCs w:val="22"/>
        </w:rPr>
      </w:pPr>
    </w:p>
    <w:p w14:paraId="3C4F7EC8" w14:textId="77777777" w:rsidR="00AE5F3E" w:rsidRPr="00193E0B" w:rsidRDefault="00AE5F3E" w:rsidP="00A83F30">
      <w:pPr>
        <w:rPr>
          <w:rFonts w:ascii="Arial" w:hAnsi="Arial" w:cs="Arial"/>
          <w:sz w:val="22"/>
          <w:szCs w:val="22"/>
        </w:rPr>
      </w:pPr>
    </w:p>
    <w:p w14:paraId="50BF944C" w14:textId="77777777" w:rsidR="006676A8" w:rsidRPr="00193E0B" w:rsidRDefault="006676A8" w:rsidP="00A83F30">
      <w:pPr>
        <w:rPr>
          <w:rFonts w:ascii="Arial" w:hAnsi="Arial" w:cs="Arial"/>
          <w:sz w:val="22"/>
          <w:szCs w:val="22"/>
        </w:rPr>
      </w:pPr>
      <w:r w:rsidRPr="00193E0B">
        <w:rPr>
          <w:rFonts w:ascii="Arial" w:hAnsi="Arial" w:cs="Arial"/>
          <w:sz w:val="22"/>
          <w:szCs w:val="22"/>
        </w:rPr>
        <w:t>V Bratislave dňa.................</w:t>
      </w:r>
    </w:p>
    <w:p w14:paraId="60A9190D" w14:textId="77777777" w:rsidR="00C17333" w:rsidRDefault="00C17333" w:rsidP="00A83F30">
      <w:pPr>
        <w:rPr>
          <w:rFonts w:ascii="Arial" w:hAnsi="Arial" w:cs="Arial"/>
          <w:sz w:val="22"/>
          <w:szCs w:val="22"/>
        </w:rPr>
      </w:pPr>
    </w:p>
    <w:p w14:paraId="5232E1B6" w14:textId="77777777" w:rsidR="00193E0B" w:rsidRDefault="00193E0B" w:rsidP="00A83F30">
      <w:pPr>
        <w:rPr>
          <w:rFonts w:ascii="Arial" w:hAnsi="Arial" w:cs="Arial"/>
          <w:sz w:val="22"/>
          <w:szCs w:val="22"/>
        </w:rPr>
      </w:pPr>
    </w:p>
    <w:p w14:paraId="0509E2BB" w14:textId="77777777" w:rsidR="00193E0B" w:rsidRPr="00193E0B" w:rsidRDefault="00193E0B" w:rsidP="00A83F30">
      <w:pPr>
        <w:rPr>
          <w:rFonts w:ascii="Arial" w:hAnsi="Arial" w:cs="Arial"/>
          <w:sz w:val="22"/>
          <w:szCs w:val="22"/>
        </w:rPr>
      </w:pPr>
    </w:p>
    <w:p w14:paraId="3C3A37EF" w14:textId="77777777" w:rsidR="00627E3A" w:rsidRPr="00DB4978" w:rsidRDefault="00627E3A" w:rsidP="00627E3A">
      <w:pPr>
        <w:rPr>
          <w:rFonts w:ascii="Arial" w:hAnsi="Arial" w:cs="Arial"/>
          <w:sz w:val="22"/>
          <w:szCs w:val="22"/>
        </w:rPr>
      </w:pPr>
    </w:p>
    <w:p w14:paraId="208094E2" w14:textId="5530AA2F" w:rsidR="00627E3A" w:rsidRPr="00DB4978" w:rsidRDefault="00627E3A" w:rsidP="00627E3A">
      <w:pPr>
        <w:ind w:left="284" w:hanging="568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DB497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...............</w:t>
      </w:r>
      <w:r w:rsidRPr="00DB4978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................................</w:t>
      </w:r>
      <w:r w:rsidRPr="00DB4978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497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ab/>
      </w:r>
    </w:p>
    <w:p w14:paraId="7FDC5965" w14:textId="7F14D3D4" w:rsidR="00627E3A" w:rsidRPr="00DB4978" w:rsidRDefault="00627E3A" w:rsidP="00627E3A">
      <w:pPr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Meno</w:t>
      </w:r>
      <w:r>
        <w:rPr>
          <w:rFonts w:ascii="Arial" w:hAnsi="Arial" w:cs="Arial"/>
          <w:sz w:val="22"/>
          <w:szCs w:val="22"/>
        </w:rPr>
        <w:t>, </w:t>
      </w:r>
      <w:r w:rsidRPr="00DB4978">
        <w:rPr>
          <w:rFonts w:ascii="Arial" w:hAnsi="Arial" w:cs="Arial"/>
          <w:sz w:val="22"/>
          <w:szCs w:val="22"/>
        </w:rPr>
        <w:t>priezvisko</w:t>
      </w:r>
      <w:r>
        <w:rPr>
          <w:rFonts w:ascii="Arial" w:hAnsi="Arial" w:cs="Arial"/>
          <w:sz w:val="22"/>
          <w:szCs w:val="22"/>
        </w:rPr>
        <w:t xml:space="preserve"> a podpis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</w:t>
      </w:r>
    </w:p>
    <w:p w14:paraId="70098F9D" w14:textId="369D88E7" w:rsidR="00C17333" w:rsidRPr="00E01E87" w:rsidRDefault="0039784E" w:rsidP="00E01E87">
      <w:pPr>
        <w:ind w:left="2832" w:hanging="226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ohlasovateľ</w:t>
      </w:r>
      <w:r w:rsidR="009C2506">
        <w:rPr>
          <w:rFonts w:ascii="Arial" w:hAnsi="Arial" w:cs="Arial"/>
          <w:sz w:val="22"/>
          <w:szCs w:val="22"/>
        </w:rPr>
        <w:t>a</w:t>
      </w:r>
      <w:r w:rsidR="00627E3A">
        <w:rPr>
          <w:rFonts w:ascii="Arial" w:hAnsi="Arial" w:cs="Arial"/>
          <w:sz w:val="22"/>
          <w:szCs w:val="22"/>
        </w:rPr>
        <w:tab/>
      </w:r>
      <w:r w:rsidR="00627E3A">
        <w:rPr>
          <w:rFonts w:ascii="Arial" w:hAnsi="Arial" w:cs="Arial"/>
          <w:sz w:val="22"/>
          <w:szCs w:val="22"/>
        </w:rPr>
        <w:tab/>
      </w:r>
      <w:r w:rsidR="00627E3A">
        <w:rPr>
          <w:rFonts w:ascii="Arial" w:hAnsi="Arial" w:cs="Arial"/>
          <w:sz w:val="22"/>
          <w:szCs w:val="22"/>
        </w:rPr>
        <w:tab/>
      </w:r>
      <w:r w:rsidR="00627E3A">
        <w:rPr>
          <w:rFonts w:ascii="Arial" w:hAnsi="Arial" w:cs="Arial"/>
          <w:sz w:val="22"/>
          <w:szCs w:val="22"/>
        </w:rPr>
        <w:tab/>
        <w:t xml:space="preserve">    </w:t>
      </w:r>
    </w:p>
    <w:sectPr w:rsidR="00C17333" w:rsidRPr="00E01E87" w:rsidSect="003401ED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196" w:right="1418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D62C9" w14:textId="77777777" w:rsidR="00BA12D8" w:rsidRDefault="00BA12D8">
      <w:r>
        <w:separator/>
      </w:r>
    </w:p>
  </w:endnote>
  <w:endnote w:type="continuationSeparator" w:id="0">
    <w:p w14:paraId="06E6ED76" w14:textId="77777777" w:rsidR="00BA12D8" w:rsidRDefault="00BA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B4B4" w14:textId="77777777" w:rsidR="003D0804" w:rsidRDefault="003D08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37939ED" w14:textId="77777777" w:rsidR="003D0804" w:rsidRDefault="003D080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5D43" w14:textId="77777777" w:rsidR="003D0804" w:rsidRDefault="003D08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202BBD">
      <w:rPr>
        <w:rStyle w:val="slostrany"/>
        <w:noProof/>
      </w:rPr>
      <w:t>2</w:t>
    </w:r>
    <w:r>
      <w:rPr>
        <w:rStyle w:val="slostrany"/>
      </w:rPr>
      <w:fldChar w:fldCharType="end"/>
    </w:r>
  </w:p>
  <w:p w14:paraId="1B0DAF0E" w14:textId="77777777" w:rsidR="003D0804" w:rsidRDefault="003D080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1B3AD" w14:textId="77777777" w:rsidR="00BA12D8" w:rsidRDefault="00BA12D8">
      <w:r>
        <w:separator/>
      </w:r>
    </w:p>
  </w:footnote>
  <w:footnote w:type="continuationSeparator" w:id="0">
    <w:p w14:paraId="06867BE3" w14:textId="77777777" w:rsidR="00BA12D8" w:rsidRDefault="00BA12D8">
      <w:r>
        <w:continuationSeparator/>
      </w:r>
    </w:p>
  </w:footnote>
  <w:footnote w:id="1">
    <w:p w14:paraId="1963B602" w14:textId="536FACE7" w:rsidR="00AE5F3E" w:rsidRDefault="00AE5F3E">
      <w:pPr>
        <w:pStyle w:val="Textpoznmkypodiarou"/>
      </w:pPr>
      <w:r>
        <w:rPr>
          <w:rStyle w:val="Odkaznapoznmkupodiarou"/>
        </w:rPr>
        <w:footnoteRef/>
      </w:r>
      <w:r w:rsidR="00202BBD">
        <w:t>)</w:t>
      </w:r>
      <w:r>
        <w:t xml:space="preserve"> Jeden rovnopis si ponechá oznamovateľ a jeden odovzdá </w:t>
      </w:r>
      <w:r w:rsidR="00E01E87">
        <w:t xml:space="preserve"> </w:t>
      </w:r>
      <w:r>
        <w:t>tajomníkovi komisie.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B6FC" w14:textId="77777777" w:rsidR="00FC0619" w:rsidRDefault="00FC0619" w:rsidP="00FC0619">
    <w:pPr>
      <w:pStyle w:val="Hlavika"/>
      <w:jc w:val="right"/>
      <w:rPr>
        <w:rFonts w:ascii="Arial" w:hAnsi="Arial" w:cs="Arial"/>
        <w:i w:val="0"/>
      </w:rPr>
    </w:pPr>
    <w:r>
      <w:rPr>
        <w:rFonts w:ascii="Arial" w:hAnsi="Arial" w:cs="Arial"/>
        <w:i w:val="0"/>
      </w:rPr>
      <w:t>Príloha č. 1 k Smernici o škodovom konaní  č. xx/2019</w:t>
    </w:r>
  </w:p>
  <w:p w14:paraId="3CDCCE6B" w14:textId="77777777" w:rsidR="003D0804" w:rsidRPr="009E023D" w:rsidRDefault="003D0804" w:rsidP="009E023D">
    <w:pPr>
      <w:pStyle w:val="Hlavika"/>
      <w:rPr>
        <w:rFonts w:ascii="Arial" w:hAnsi="Arial" w:cs="Arial"/>
        <w:i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D343" w14:textId="38D2CCE0" w:rsidR="00FC0619" w:rsidRDefault="00FC0619" w:rsidP="00FC0619">
    <w:pPr>
      <w:pStyle w:val="Hlavika"/>
      <w:jc w:val="right"/>
      <w:rPr>
        <w:rFonts w:ascii="Arial" w:hAnsi="Arial" w:cs="Arial"/>
        <w:i w:val="0"/>
      </w:rPr>
    </w:pPr>
    <w:r>
      <w:rPr>
        <w:rFonts w:ascii="Arial" w:hAnsi="Arial" w:cs="Arial"/>
        <w:i w:val="0"/>
      </w:rPr>
      <w:t xml:space="preserve">Príloha č. </w:t>
    </w:r>
    <w:r w:rsidR="00771159">
      <w:rPr>
        <w:rFonts w:ascii="Arial" w:hAnsi="Arial" w:cs="Arial"/>
        <w:i w:val="0"/>
      </w:rPr>
      <w:t>2</w:t>
    </w:r>
    <w:r>
      <w:rPr>
        <w:rFonts w:ascii="Arial" w:hAnsi="Arial" w:cs="Arial"/>
        <w:i w:val="0"/>
      </w:rPr>
      <w:t xml:space="preserve"> k Smernici č. </w:t>
    </w:r>
    <w:r w:rsidR="00A64F86">
      <w:rPr>
        <w:rFonts w:ascii="Arial" w:hAnsi="Arial" w:cs="Arial"/>
        <w:i w:val="0"/>
      </w:rPr>
      <w:t>2</w:t>
    </w:r>
    <w:r>
      <w:rPr>
        <w:rFonts w:ascii="Arial" w:hAnsi="Arial" w:cs="Arial"/>
        <w:i w:val="0"/>
      </w:rPr>
      <w:t>/</w:t>
    </w:r>
    <w:r w:rsidR="0059183F">
      <w:rPr>
        <w:rFonts w:ascii="Arial" w:hAnsi="Arial" w:cs="Arial"/>
        <w:i w:val="0"/>
      </w:rPr>
      <w:t>202</w:t>
    </w:r>
    <w:r w:rsidR="00A64F86">
      <w:rPr>
        <w:rFonts w:ascii="Arial" w:hAnsi="Arial" w:cs="Arial"/>
        <w:i w:val="0"/>
      </w:rPr>
      <w:t>6</w:t>
    </w:r>
  </w:p>
  <w:p w14:paraId="441B62B8" w14:textId="77777777" w:rsidR="00BD10A8" w:rsidRPr="00C27020" w:rsidRDefault="00BD10A8" w:rsidP="006B0288">
    <w:pPr>
      <w:pStyle w:val="Hlavika"/>
      <w:jc w:val="right"/>
      <w:rPr>
        <w:rFonts w:ascii="Arial" w:hAnsi="Arial" w:cs="Arial"/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6A87"/>
    <w:multiLevelType w:val="hybridMultilevel"/>
    <w:tmpl w:val="271A86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257D0"/>
    <w:multiLevelType w:val="hybridMultilevel"/>
    <w:tmpl w:val="11822B46"/>
    <w:lvl w:ilvl="0" w:tplc="65469D2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B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1B12C7"/>
    <w:multiLevelType w:val="multilevel"/>
    <w:tmpl w:val="7B3291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D4B1979"/>
    <w:multiLevelType w:val="hybridMultilevel"/>
    <w:tmpl w:val="52CCF700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E1A5E26"/>
    <w:multiLevelType w:val="multilevel"/>
    <w:tmpl w:val="D03895FE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76"/>
        </w:tabs>
        <w:ind w:left="576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03927892">
    <w:abstractNumId w:val="4"/>
  </w:num>
  <w:num w:numId="2" w16cid:durableId="1514342148">
    <w:abstractNumId w:val="1"/>
  </w:num>
  <w:num w:numId="3" w16cid:durableId="1015234079">
    <w:abstractNumId w:val="2"/>
  </w:num>
  <w:num w:numId="4" w16cid:durableId="361367283">
    <w:abstractNumId w:val="3"/>
  </w:num>
  <w:num w:numId="5" w16cid:durableId="206039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647"/>
    <w:rsid w:val="000161C2"/>
    <w:rsid w:val="0002663D"/>
    <w:rsid w:val="00083861"/>
    <w:rsid w:val="000B2789"/>
    <w:rsid w:val="000B3243"/>
    <w:rsid w:val="000D3B5A"/>
    <w:rsid w:val="00100897"/>
    <w:rsid w:val="00101B7D"/>
    <w:rsid w:val="00107237"/>
    <w:rsid w:val="00175D3D"/>
    <w:rsid w:val="00193E0B"/>
    <w:rsid w:val="001A0589"/>
    <w:rsid w:val="001B66D2"/>
    <w:rsid w:val="001C0858"/>
    <w:rsid w:val="001C2F81"/>
    <w:rsid w:val="001C6689"/>
    <w:rsid w:val="001D0ABA"/>
    <w:rsid w:val="001E12D2"/>
    <w:rsid w:val="0020106F"/>
    <w:rsid w:val="00202BBD"/>
    <w:rsid w:val="002222F4"/>
    <w:rsid w:val="00266E14"/>
    <w:rsid w:val="002B4647"/>
    <w:rsid w:val="002B5370"/>
    <w:rsid w:val="002D6F54"/>
    <w:rsid w:val="002D70B7"/>
    <w:rsid w:val="003257D3"/>
    <w:rsid w:val="0032726A"/>
    <w:rsid w:val="00337204"/>
    <w:rsid w:val="003401ED"/>
    <w:rsid w:val="00345BD0"/>
    <w:rsid w:val="00363F2C"/>
    <w:rsid w:val="00374DFD"/>
    <w:rsid w:val="0039784E"/>
    <w:rsid w:val="003C1DED"/>
    <w:rsid w:val="003D0804"/>
    <w:rsid w:val="003F0536"/>
    <w:rsid w:val="004056EA"/>
    <w:rsid w:val="0043012D"/>
    <w:rsid w:val="0049009F"/>
    <w:rsid w:val="004C50F7"/>
    <w:rsid w:val="004E3C79"/>
    <w:rsid w:val="004E55C1"/>
    <w:rsid w:val="004F62B0"/>
    <w:rsid w:val="00526B60"/>
    <w:rsid w:val="0055235C"/>
    <w:rsid w:val="00555F0B"/>
    <w:rsid w:val="005652F0"/>
    <w:rsid w:val="00590DF9"/>
    <w:rsid w:val="0059183F"/>
    <w:rsid w:val="005963C7"/>
    <w:rsid w:val="005F4274"/>
    <w:rsid w:val="00611338"/>
    <w:rsid w:val="00616820"/>
    <w:rsid w:val="00627E3A"/>
    <w:rsid w:val="006676A8"/>
    <w:rsid w:val="00671E70"/>
    <w:rsid w:val="00675168"/>
    <w:rsid w:val="00675808"/>
    <w:rsid w:val="006A3407"/>
    <w:rsid w:val="006A5DDC"/>
    <w:rsid w:val="006B0288"/>
    <w:rsid w:val="006E6C8D"/>
    <w:rsid w:val="00736284"/>
    <w:rsid w:val="00771159"/>
    <w:rsid w:val="007A4C98"/>
    <w:rsid w:val="007C7872"/>
    <w:rsid w:val="007D188B"/>
    <w:rsid w:val="007E6D03"/>
    <w:rsid w:val="007F32CF"/>
    <w:rsid w:val="00813D6F"/>
    <w:rsid w:val="0084344D"/>
    <w:rsid w:val="00876A25"/>
    <w:rsid w:val="008F2C23"/>
    <w:rsid w:val="008F4E55"/>
    <w:rsid w:val="0092124D"/>
    <w:rsid w:val="009333D6"/>
    <w:rsid w:val="009339B7"/>
    <w:rsid w:val="009A1D06"/>
    <w:rsid w:val="009C2506"/>
    <w:rsid w:val="009D106C"/>
    <w:rsid w:val="009D45E2"/>
    <w:rsid w:val="009E023D"/>
    <w:rsid w:val="009E4740"/>
    <w:rsid w:val="009E54E7"/>
    <w:rsid w:val="00A456EB"/>
    <w:rsid w:val="00A462C9"/>
    <w:rsid w:val="00A50E4C"/>
    <w:rsid w:val="00A5556C"/>
    <w:rsid w:val="00A64F86"/>
    <w:rsid w:val="00A83F30"/>
    <w:rsid w:val="00AA7626"/>
    <w:rsid w:val="00AB40E7"/>
    <w:rsid w:val="00AD2E57"/>
    <w:rsid w:val="00AE5F3E"/>
    <w:rsid w:val="00B11F0E"/>
    <w:rsid w:val="00B176B5"/>
    <w:rsid w:val="00B27ABB"/>
    <w:rsid w:val="00B33EA3"/>
    <w:rsid w:val="00B37A6F"/>
    <w:rsid w:val="00B546A1"/>
    <w:rsid w:val="00B74495"/>
    <w:rsid w:val="00B91014"/>
    <w:rsid w:val="00BA12D8"/>
    <w:rsid w:val="00BA1AB1"/>
    <w:rsid w:val="00BA4F68"/>
    <w:rsid w:val="00BD10A8"/>
    <w:rsid w:val="00BE54AA"/>
    <w:rsid w:val="00BF05AC"/>
    <w:rsid w:val="00BF0C51"/>
    <w:rsid w:val="00BF4F10"/>
    <w:rsid w:val="00C17333"/>
    <w:rsid w:val="00C27020"/>
    <w:rsid w:val="00C3462D"/>
    <w:rsid w:val="00C41AEC"/>
    <w:rsid w:val="00C53699"/>
    <w:rsid w:val="00C67844"/>
    <w:rsid w:val="00C83E2E"/>
    <w:rsid w:val="00C93FBE"/>
    <w:rsid w:val="00CA7AAC"/>
    <w:rsid w:val="00CF0809"/>
    <w:rsid w:val="00D01667"/>
    <w:rsid w:val="00D228F6"/>
    <w:rsid w:val="00D2709F"/>
    <w:rsid w:val="00D33786"/>
    <w:rsid w:val="00D35ABD"/>
    <w:rsid w:val="00D46495"/>
    <w:rsid w:val="00D546FB"/>
    <w:rsid w:val="00D55AC9"/>
    <w:rsid w:val="00D62E19"/>
    <w:rsid w:val="00D723E8"/>
    <w:rsid w:val="00D90FFF"/>
    <w:rsid w:val="00D923F0"/>
    <w:rsid w:val="00DA4739"/>
    <w:rsid w:val="00DB7B86"/>
    <w:rsid w:val="00DD201D"/>
    <w:rsid w:val="00DD7337"/>
    <w:rsid w:val="00DE17A8"/>
    <w:rsid w:val="00DF52BE"/>
    <w:rsid w:val="00E01E87"/>
    <w:rsid w:val="00E60787"/>
    <w:rsid w:val="00E649E2"/>
    <w:rsid w:val="00E676D5"/>
    <w:rsid w:val="00E911E3"/>
    <w:rsid w:val="00E91889"/>
    <w:rsid w:val="00E93D31"/>
    <w:rsid w:val="00EB07AE"/>
    <w:rsid w:val="00EC65DB"/>
    <w:rsid w:val="00EC7F7F"/>
    <w:rsid w:val="00ED2F8A"/>
    <w:rsid w:val="00EE0A8A"/>
    <w:rsid w:val="00EF714F"/>
    <w:rsid w:val="00F01ABA"/>
    <w:rsid w:val="00F07630"/>
    <w:rsid w:val="00F476AC"/>
    <w:rsid w:val="00F76A4E"/>
    <w:rsid w:val="00FC0619"/>
    <w:rsid w:val="00FC0F89"/>
    <w:rsid w:val="00FC7779"/>
    <w:rsid w:val="00FE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0BEFE"/>
  <w15:chartTrackingRefBased/>
  <w15:docId w15:val="{EA55F2AF-BD27-41B3-B2B9-ED8B24CA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pPr>
      <w:jc w:val="both"/>
    </w:pPr>
    <w:rPr>
      <w:color w:val="000000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266E14"/>
    <w:pPr>
      <w:spacing w:before="240" w:after="12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pPr>
      <w:keepNext/>
      <w:spacing w:before="240" w:after="12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y"/>
    <w:next w:val="Normlny"/>
    <w:qFormat/>
    <w:pPr>
      <w:keepNext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y"/>
    <w:next w:val="Normlny"/>
    <w:qFormat/>
    <w:rsid w:val="00266E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9">
    <w:name w:val="heading 9"/>
    <w:basedOn w:val="Normlny"/>
    <w:next w:val="Norm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pBdr>
        <w:bottom w:val="single" w:sz="4" w:space="1" w:color="auto"/>
      </w:pBdr>
      <w:tabs>
        <w:tab w:val="center" w:pos="4536"/>
        <w:tab w:val="right" w:pos="9072"/>
      </w:tabs>
      <w:jc w:val="center"/>
    </w:pPr>
    <w:rPr>
      <w:i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character" w:styleId="Hypertextovprepojenie">
    <w:name w:val="Hyperlink"/>
    <w:rsid w:val="00266E14"/>
    <w:rPr>
      <w:color w:val="0000FF"/>
      <w:u w:val="single"/>
    </w:rPr>
  </w:style>
  <w:style w:type="paragraph" w:styleId="Textbubliny">
    <w:name w:val="Balloon Text"/>
    <w:basedOn w:val="Normlny"/>
    <w:semiHidden/>
    <w:rsid w:val="00D46495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32726A"/>
    <w:rPr>
      <w:i/>
      <w:color w:val="000000"/>
      <w:sz w:val="24"/>
      <w:szCs w:val="24"/>
      <w:lang w:eastAsia="cs-CZ"/>
    </w:rPr>
  </w:style>
  <w:style w:type="character" w:customStyle="1" w:styleId="Nadpis1Char">
    <w:name w:val="Nadpis 1 Char"/>
    <w:link w:val="Nadpis1"/>
    <w:rsid w:val="00EF714F"/>
    <w:rPr>
      <w:rFonts w:cs="Arial"/>
      <w:b/>
      <w:bCs/>
      <w:color w:val="000000"/>
      <w:kern w:val="32"/>
      <w:sz w:val="32"/>
      <w:szCs w:val="32"/>
      <w:lang w:eastAsia="cs-CZ"/>
    </w:rPr>
  </w:style>
  <w:style w:type="paragraph" w:styleId="Obsah1">
    <w:name w:val="toc 1"/>
    <w:basedOn w:val="Normlny"/>
    <w:next w:val="Normlny"/>
    <w:uiPriority w:val="39"/>
    <w:rsid w:val="00A50E4C"/>
    <w:pPr>
      <w:tabs>
        <w:tab w:val="right" w:leader="dot" w:pos="9060"/>
      </w:tabs>
      <w:spacing w:after="240"/>
      <w:jc w:val="left"/>
    </w:pPr>
    <w:rPr>
      <w:b/>
      <w:caps/>
      <w:noProof/>
      <w:lang w:eastAsia="sk-SK"/>
    </w:rPr>
  </w:style>
  <w:style w:type="paragraph" w:styleId="Obsah3">
    <w:name w:val="toc 3"/>
    <w:basedOn w:val="Normlny"/>
    <w:next w:val="Normlny"/>
    <w:autoRedefine/>
    <w:uiPriority w:val="39"/>
    <w:rsid w:val="00A50E4C"/>
    <w:pPr>
      <w:tabs>
        <w:tab w:val="left" w:pos="851"/>
        <w:tab w:val="right" w:leader="dot" w:pos="9060"/>
      </w:tabs>
      <w:ind w:left="238"/>
      <w:jc w:val="left"/>
    </w:pPr>
    <w:rPr>
      <w:sz w:val="20"/>
      <w:lang w:eastAsia="sk-SK"/>
    </w:rPr>
  </w:style>
  <w:style w:type="paragraph" w:styleId="Obsah2">
    <w:name w:val="toc 2"/>
    <w:basedOn w:val="Normlny"/>
    <w:next w:val="Normlny"/>
    <w:uiPriority w:val="39"/>
    <w:rsid w:val="00A50E4C"/>
    <w:pPr>
      <w:spacing w:before="120" w:after="120"/>
      <w:jc w:val="left"/>
    </w:pPr>
    <w:rPr>
      <w:b/>
      <w:sz w:val="20"/>
      <w:lang w:eastAsia="sk-SK"/>
    </w:rPr>
  </w:style>
  <w:style w:type="character" w:styleId="Odkaznakomentr">
    <w:name w:val="annotation reference"/>
    <w:rsid w:val="00FC7779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FC7779"/>
    <w:rPr>
      <w:sz w:val="20"/>
      <w:szCs w:val="20"/>
    </w:rPr>
  </w:style>
  <w:style w:type="character" w:customStyle="1" w:styleId="TextkomentraChar">
    <w:name w:val="Text komentára Char"/>
    <w:link w:val="Textkomentra"/>
    <w:rsid w:val="00FC7779"/>
    <w:rPr>
      <w:color w:val="00000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FC7779"/>
    <w:rPr>
      <w:b/>
      <w:bCs/>
    </w:rPr>
  </w:style>
  <w:style w:type="character" w:customStyle="1" w:styleId="PredmetkomentraChar">
    <w:name w:val="Predmet komentára Char"/>
    <w:link w:val="Predmetkomentra"/>
    <w:rsid w:val="00FC7779"/>
    <w:rPr>
      <w:b/>
      <w:bCs/>
      <w:color w:val="000000"/>
      <w:lang w:eastAsia="cs-CZ"/>
    </w:rPr>
  </w:style>
  <w:style w:type="paragraph" w:styleId="Textpoznmkypodiarou">
    <w:name w:val="footnote text"/>
    <w:basedOn w:val="Normlny"/>
    <w:link w:val="TextpoznmkypodiarouChar"/>
    <w:rsid w:val="00AE5F3E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rsid w:val="00AE5F3E"/>
    <w:rPr>
      <w:color w:val="000000"/>
      <w:lang w:eastAsia="cs-CZ"/>
    </w:rPr>
  </w:style>
  <w:style w:type="character" w:styleId="Odkaznapoznmkupodiarou">
    <w:name w:val="footnote reference"/>
    <w:rsid w:val="00AE5F3E"/>
    <w:rPr>
      <w:vertAlign w:val="superscript"/>
    </w:rPr>
  </w:style>
  <w:style w:type="paragraph" w:styleId="Revzia">
    <w:name w:val="Revision"/>
    <w:hidden/>
    <w:uiPriority w:val="99"/>
    <w:semiHidden/>
    <w:rsid w:val="0059183F"/>
    <w:rPr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8-2004-I-priloha-c-3-sablona%20na%20pisanie%20priloh%20k%20predpisom%20MS%20SR%20v%20MS%20Word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D773899F4ECE4898114C1A4F157EFF" ma:contentTypeVersion="10" ma:contentTypeDescription="Umožňuje vytvoriť nový dokument." ma:contentTypeScope="" ma:versionID="88dcd89d3399a0f48450d3bc27cafc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2CC30-C5A0-4A17-871D-A794ACC9F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8A4D1B-A7E0-4DA5-B164-18D5A5022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CD5ED-A7BD-4D4A-A88D-34782262B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6C8BC1-035C-432D-827C-323D08D1D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8-2004-I-priloha-c-3-sablona na pisanie priloh k predpisom MS SR v MS Word</Template>
  <TotalTime>3</TotalTime>
  <Pages>1</Pages>
  <Words>123</Words>
  <Characters>2447</Characters>
  <Application>Microsoft Office Word</Application>
  <DocSecurity>0</DocSecurity>
  <Lines>48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Zxczxc</vt:lpstr>
    </vt:vector>
  </TitlesOfParts>
  <Company>FEI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Zxczxc</dc:title>
  <dc:subject/>
  <dc:creator>Karol Bergmann</dc:creator>
  <cp:keywords/>
  <dc:description/>
  <cp:lastModifiedBy>Stopka Jozef</cp:lastModifiedBy>
  <cp:revision>9</cp:revision>
  <cp:lastPrinted>2026-04-21T11:45:00Z</cp:lastPrinted>
  <dcterms:created xsi:type="dcterms:W3CDTF">2026-04-15T07:02:00Z</dcterms:created>
  <dcterms:modified xsi:type="dcterms:W3CDTF">2026-06-01T13:07:00Z</dcterms:modified>
</cp:coreProperties>
</file>